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18A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58118AE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8ADE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8ADF" w14:textId="706D0A52" w:rsidR="00C44B8B" w:rsidRPr="00E01ADF" w:rsidRDefault="001F0105" w:rsidP="009D4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0105">
              <w:rPr>
                <w:b/>
                <w:sz w:val="26"/>
                <w:szCs w:val="26"/>
                <w:lang w:val="en-US"/>
              </w:rPr>
              <w:t>203C_</w:t>
            </w:r>
            <w:r w:rsidR="009D4D47">
              <w:rPr>
                <w:b/>
                <w:sz w:val="26"/>
                <w:szCs w:val="26"/>
              </w:rPr>
              <w:t>258</w:t>
            </w:r>
          </w:p>
        </w:tc>
      </w:tr>
      <w:tr w:rsidR="00C44B8B" w14:paraId="58118AE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8AE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8AE2" w14:textId="16C886B3" w:rsidR="00C44B8B" w:rsidRPr="001F0105" w:rsidRDefault="00C0695F" w:rsidP="004B7E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</w:rPr>
              <w:t>2078167</w:t>
            </w:r>
            <w:bookmarkEnd w:id="0"/>
          </w:p>
        </w:tc>
      </w:tr>
    </w:tbl>
    <w:p w14:paraId="7D0E0375" w14:textId="77777777" w:rsidR="004B7E4B" w:rsidRDefault="004B7E4B" w:rsidP="004B7E4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14:paraId="1DA78C87" w14:textId="77777777" w:rsidR="004B7E4B" w:rsidRDefault="004B7E4B" w:rsidP="004B7E4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14:paraId="3FC6D59C" w14:textId="77777777" w:rsidR="004B7E4B" w:rsidRDefault="004B7E4B" w:rsidP="004B7E4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14:paraId="49FD8ED9" w14:textId="77777777" w:rsidR="004B7E4B" w:rsidRPr="00CB6078" w:rsidRDefault="004B7E4B" w:rsidP="004B7E4B">
      <w:pPr>
        <w:spacing w:line="276" w:lineRule="auto"/>
        <w:ind w:right="-1"/>
        <w:jc w:val="right"/>
        <w:rPr>
          <w:sz w:val="26"/>
          <w:szCs w:val="26"/>
        </w:rPr>
      </w:pPr>
    </w:p>
    <w:p w14:paraId="1F5DF81F" w14:textId="77777777" w:rsidR="004B7E4B" w:rsidRPr="00CB6078" w:rsidRDefault="004B7E4B" w:rsidP="004B7E4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14:paraId="73047634" w14:textId="77777777" w:rsidR="004B7E4B" w:rsidRPr="00CB6078" w:rsidRDefault="004B7E4B" w:rsidP="004B7E4B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14:paraId="58118AE9" w14:textId="77777777" w:rsidR="00C44B8B" w:rsidRPr="00CB6078" w:rsidRDefault="00C44B8B" w:rsidP="00C44B8B"/>
    <w:p w14:paraId="58118AEA" w14:textId="77777777" w:rsidR="00C44B8B" w:rsidRPr="00CB6078" w:rsidRDefault="00C44B8B" w:rsidP="00C44B8B"/>
    <w:p w14:paraId="58118AEB" w14:textId="77777777" w:rsidR="00C44B8B" w:rsidRPr="00CB6078" w:rsidRDefault="00C44B8B" w:rsidP="00C44B8B"/>
    <w:p w14:paraId="58118A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58118AED" w14:textId="330EEAA6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B7E4B">
        <w:rPr>
          <w:b/>
          <w:sz w:val="26"/>
          <w:szCs w:val="26"/>
        </w:rPr>
        <w:t>(</w:t>
      </w:r>
      <w:r w:rsidR="006C206C">
        <w:rPr>
          <w:b/>
          <w:sz w:val="26"/>
          <w:szCs w:val="26"/>
        </w:rPr>
        <w:t>Кронштейн Р5</w:t>
      </w:r>
      <w:r w:rsidR="007731AE" w:rsidRPr="007731AE">
        <w:rPr>
          <w:b/>
          <w:sz w:val="26"/>
          <w:szCs w:val="26"/>
        </w:rPr>
        <w:t xml:space="preserve"> 3.407.1-143.8.</w:t>
      </w:r>
      <w:r w:rsidR="00C0695F">
        <w:rPr>
          <w:b/>
          <w:sz w:val="26"/>
          <w:szCs w:val="26"/>
        </w:rPr>
        <w:t>62</w:t>
      </w:r>
      <w:r w:rsidR="004B7E4B">
        <w:rPr>
          <w:b/>
          <w:sz w:val="26"/>
          <w:szCs w:val="26"/>
        </w:rPr>
        <w:t xml:space="preserve">).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FE1372">
        <w:rPr>
          <w:b/>
          <w:sz w:val="26"/>
          <w:szCs w:val="26"/>
          <w:u w:val="single"/>
        </w:rPr>
        <w:t>203</w:t>
      </w:r>
      <w:r w:rsidR="00F115B9" w:rsidRPr="00FE1372">
        <w:rPr>
          <w:b/>
          <w:sz w:val="26"/>
          <w:szCs w:val="26"/>
          <w:u w:val="single"/>
          <w:lang w:val="en-US"/>
        </w:rPr>
        <w:t>C</w:t>
      </w:r>
    </w:p>
    <w:p w14:paraId="58118AE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118AE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8118AF0" w14:textId="063B9CBD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</w:t>
      </w:r>
      <w:r w:rsidRPr="00E42AE0">
        <w:rPr>
          <w:sz w:val="24"/>
          <w:szCs w:val="24"/>
        </w:rPr>
        <w:t xml:space="preserve">требования, характеристики </w:t>
      </w:r>
      <w:r w:rsidR="00D601A5" w:rsidRPr="00E42AE0">
        <w:rPr>
          <w:sz w:val="24"/>
          <w:szCs w:val="24"/>
        </w:rPr>
        <w:t>траверс</w:t>
      </w:r>
      <w:r w:rsidR="004F4E9E" w:rsidRPr="00E42AE0">
        <w:rPr>
          <w:sz w:val="24"/>
          <w:szCs w:val="24"/>
        </w:rPr>
        <w:t xml:space="preserve"> должны соответствовать </w:t>
      </w:r>
      <w:r w:rsidR="001759FB" w:rsidRPr="00E42AE0">
        <w:rPr>
          <w:sz w:val="24"/>
          <w:szCs w:val="24"/>
        </w:rPr>
        <w:t>требованиям</w:t>
      </w:r>
      <w:r w:rsidR="001759FB" w:rsidRPr="00E42AE0">
        <w:rPr>
          <w:color w:val="FF0000"/>
          <w:sz w:val="24"/>
          <w:szCs w:val="24"/>
        </w:rPr>
        <w:t> </w:t>
      </w:r>
      <w:bookmarkStart w:id="1" w:name="Поле4"/>
      <w:r w:rsidR="006B2204" w:rsidRPr="00E42AE0">
        <w:rPr>
          <w:sz w:val="24"/>
          <w:szCs w:val="24"/>
        </w:rPr>
        <w:t>Т</w:t>
      </w:r>
      <w:r w:rsidR="00273633" w:rsidRPr="00E42AE0">
        <w:rPr>
          <w:sz w:val="24"/>
          <w:szCs w:val="24"/>
        </w:rPr>
        <w:t xml:space="preserve">ипового проекта </w:t>
      </w:r>
      <w:r w:rsidR="00C0695F">
        <w:rPr>
          <w:sz w:val="24"/>
          <w:szCs w:val="24"/>
        </w:rPr>
        <w:t>3.407.1-143.8.62</w:t>
      </w:r>
      <w:r w:rsidR="0073431B" w:rsidRPr="00E42AE0">
        <w:rPr>
          <w:sz w:val="24"/>
          <w:szCs w:val="24"/>
        </w:rPr>
        <w:t>.</w:t>
      </w:r>
      <w:bookmarkEnd w:id="1"/>
    </w:p>
    <w:p w14:paraId="1F850079" w14:textId="21A37D98" w:rsidR="007705FD" w:rsidRPr="006B2204" w:rsidRDefault="006C206C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>
        <w:rPr>
          <w:noProof/>
        </w:rPr>
        <w:drawing>
          <wp:inline distT="0" distB="0" distL="0" distR="0" wp14:anchorId="60ADA6A6" wp14:editId="4C54AC17">
            <wp:extent cx="4096385" cy="3343275"/>
            <wp:effectExtent l="0" t="0" r="0" b="9525"/>
            <wp:docPr id="2" name="Рисунок 2" descr="http://10kv.com.ua/stal/katalog/pics/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0kv.com.ua/stal/katalog/pics/r5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  <w:shd w:val="clear" w:color="auto" w:fill="FFFF00"/>
        </w:rPr>
        <w:t xml:space="preserve"> </w:t>
      </w:r>
    </w:p>
    <w:p w14:paraId="58118AF1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118AF2" w14:textId="77777777"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8118AF3" w14:textId="77777777"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4C0E4F4D" w14:textId="749043E6" w:rsidR="004B7E4B" w:rsidRDefault="00DF582C" w:rsidP="004B7E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3F5605">
        <w:rPr>
          <w:sz w:val="24"/>
          <w:szCs w:val="24"/>
        </w:rPr>
        <w:t xml:space="preserve"> новой, ранее не использованной.</w:t>
      </w:r>
    </w:p>
    <w:p w14:paraId="58118B00" w14:textId="11F4B2D4" w:rsidR="00DF582C" w:rsidRPr="004B7E4B" w:rsidRDefault="00DF582C" w:rsidP="004B7E4B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B7E4B">
        <w:rPr>
          <w:sz w:val="24"/>
          <w:szCs w:val="24"/>
        </w:rPr>
        <w:t>2.</w:t>
      </w:r>
      <w:r w:rsidR="00CB1EA5">
        <w:rPr>
          <w:sz w:val="24"/>
          <w:szCs w:val="24"/>
        </w:rPr>
        <w:t>2</w:t>
      </w:r>
      <w:r w:rsidRPr="004B7E4B">
        <w:rPr>
          <w:sz w:val="24"/>
          <w:szCs w:val="24"/>
        </w:rPr>
        <w:t xml:space="preserve">. Траверсы должны соответствовать требованиям </w:t>
      </w:r>
      <w:r w:rsidR="00FE1372" w:rsidRPr="004B7E4B">
        <w:rPr>
          <w:sz w:val="24"/>
          <w:szCs w:val="24"/>
        </w:rPr>
        <w:t xml:space="preserve">Типового проекта </w:t>
      </w:r>
      <w:r w:rsidR="00C0695F" w:rsidRPr="004B7E4B">
        <w:rPr>
          <w:sz w:val="24"/>
          <w:szCs w:val="24"/>
        </w:rPr>
        <w:t>3.407.1-143.8.62</w:t>
      </w:r>
      <w:r w:rsidR="000515D7">
        <w:rPr>
          <w:sz w:val="26"/>
          <w:szCs w:val="26"/>
        </w:rPr>
        <w:t>.</w:t>
      </w:r>
    </w:p>
    <w:p w14:paraId="58118B02" w14:textId="25390F93" w:rsidR="00DF582C" w:rsidRPr="004B7E4B" w:rsidRDefault="00DF582C" w:rsidP="00DF5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B7E4B">
        <w:rPr>
          <w:sz w:val="24"/>
          <w:szCs w:val="24"/>
        </w:rPr>
        <w:t>2.</w:t>
      </w:r>
      <w:r w:rsidR="00CB1EA5">
        <w:rPr>
          <w:sz w:val="24"/>
          <w:szCs w:val="24"/>
        </w:rPr>
        <w:t>3</w:t>
      </w:r>
      <w:r w:rsidRPr="004B7E4B">
        <w:rPr>
          <w:sz w:val="24"/>
          <w:szCs w:val="24"/>
        </w:rPr>
        <w:t>. Упаковка, транспортирование, условия и сроки хранения.</w:t>
      </w:r>
    </w:p>
    <w:p w14:paraId="58118B03" w14:textId="54435340" w:rsidR="00DF582C" w:rsidRPr="004B7E4B" w:rsidRDefault="00DF582C" w:rsidP="00DF582C">
      <w:pPr>
        <w:spacing w:line="276" w:lineRule="auto"/>
        <w:ind w:firstLine="709"/>
        <w:rPr>
          <w:sz w:val="24"/>
          <w:szCs w:val="24"/>
        </w:rPr>
      </w:pPr>
      <w:r w:rsidRPr="004B7E4B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</w:t>
      </w:r>
      <w:r w:rsidR="00BC5A54" w:rsidRPr="004B7E4B">
        <w:rPr>
          <w:sz w:val="24"/>
          <w:szCs w:val="24"/>
        </w:rPr>
        <w:t>й, ГОСТ 23216-78, ГОСТ 14192–96</w:t>
      </w:r>
      <w:r w:rsidRPr="004B7E4B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118B04" w14:textId="77777777" w:rsidR="00DF582C" w:rsidRPr="004B7E4B" w:rsidRDefault="00DF582C" w:rsidP="00DF582C">
      <w:pPr>
        <w:spacing w:line="276" w:lineRule="auto"/>
        <w:ind w:firstLine="709"/>
        <w:rPr>
          <w:sz w:val="24"/>
          <w:szCs w:val="24"/>
        </w:rPr>
      </w:pPr>
      <w:r w:rsidRPr="004B7E4B"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58118B05" w14:textId="77777777" w:rsidR="00DF582C" w:rsidRPr="004B7E4B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7E4B"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118B06" w14:textId="77777777" w:rsidR="00DF582C" w:rsidRPr="004B7E4B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7E4B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58118B08" w14:textId="2A4A96C6"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7E4B">
        <w:rPr>
          <w:szCs w:val="24"/>
        </w:rPr>
        <w:t>2.</w:t>
      </w:r>
      <w:r w:rsidR="00CB1EA5">
        <w:rPr>
          <w:szCs w:val="24"/>
        </w:rPr>
        <w:t>4</w:t>
      </w:r>
      <w:r w:rsidRPr="004B7E4B">
        <w:rPr>
          <w:szCs w:val="24"/>
        </w:rPr>
        <w:t xml:space="preserve">. Срок изготовления траверс должен быть не более полугода </w:t>
      </w:r>
      <w:r>
        <w:rPr>
          <w:szCs w:val="24"/>
        </w:rPr>
        <w:t>от момента поставки.</w:t>
      </w:r>
    </w:p>
    <w:p w14:paraId="58118B09" w14:textId="77777777"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118B0A" w14:textId="77777777"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8118B0B" w14:textId="77777777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118B0C" w14:textId="77777777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18B0D" w14:textId="77777777"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118B0E" w14:textId="77777777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8118B0F" w14:textId="77777777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18B10" w14:textId="77777777"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118B11" w14:textId="77777777"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58118B12" w14:textId="5A315B25"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150457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14:paraId="58118B15" w14:textId="74C01B3E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CB1EA5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58118B16" w14:textId="77777777"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58118B18" w14:textId="77777777"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118B19" w14:textId="77777777" w:rsidR="00DF582C" w:rsidRDefault="00DF582C" w:rsidP="00FE13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8118B1A" w14:textId="613115C9"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7731AE">
        <w:rPr>
          <w:szCs w:val="24"/>
        </w:rPr>
        <w:t>П</w:t>
      </w:r>
      <w:r w:rsidR="00150457">
        <w:rPr>
          <w:szCs w:val="24"/>
        </w:rPr>
        <w:t xml:space="preserve">АО «МРСК Центра» </w:t>
      </w:r>
      <w:r>
        <w:rPr>
          <w:szCs w:val="24"/>
        </w:rPr>
        <w:t>при получении их на склад.</w:t>
      </w:r>
    </w:p>
    <w:p w14:paraId="58118B1B" w14:textId="77777777" w:rsidR="00DF582C" w:rsidRDefault="00DF582C" w:rsidP="00DF58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118B1C" w14:textId="77777777" w:rsidR="00562D55" w:rsidRPr="00CB6078" w:rsidRDefault="00562D55" w:rsidP="00451C4D">
      <w:pPr>
        <w:rPr>
          <w:sz w:val="26"/>
          <w:szCs w:val="26"/>
        </w:rPr>
      </w:pPr>
    </w:p>
    <w:p w14:paraId="4C7C2E69" w14:textId="77777777" w:rsidR="00AB099F" w:rsidRPr="00CB6078" w:rsidRDefault="00AB099F" w:rsidP="00AB099F">
      <w:pPr>
        <w:rPr>
          <w:sz w:val="26"/>
          <w:szCs w:val="26"/>
        </w:rPr>
      </w:pPr>
    </w:p>
    <w:p w14:paraId="02C8F000" w14:textId="77777777" w:rsidR="00150457" w:rsidRPr="003F4379" w:rsidRDefault="00150457" w:rsidP="00150457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14:paraId="58118B20" w14:textId="7F14D426" w:rsidR="008F73A3" w:rsidRPr="00CB6078" w:rsidRDefault="00150457" w:rsidP="008F73A3">
      <w:pPr>
        <w:ind w:firstLine="0"/>
        <w:rPr>
          <w:sz w:val="22"/>
          <w:szCs w:val="22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F73A3" w:rsidRPr="00CB6078" w:rsidSect="009E7953">
      <w:headerReference w:type="even" r:id="rId12"/>
      <w:pgSz w:w="12240" w:h="15840" w:code="1"/>
      <w:pgMar w:top="851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13EA0" w14:textId="77777777" w:rsidR="00824DFE" w:rsidRDefault="00824DFE">
      <w:r>
        <w:separator/>
      </w:r>
    </w:p>
  </w:endnote>
  <w:endnote w:type="continuationSeparator" w:id="0">
    <w:p w14:paraId="77C2C5D1" w14:textId="77777777" w:rsidR="00824DFE" w:rsidRDefault="0082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D3C95" w14:textId="77777777" w:rsidR="00824DFE" w:rsidRDefault="00824DFE">
      <w:r>
        <w:separator/>
      </w:r>
    </w:p>
  </w:footnote>
  <w:footnote w:type="continuationSeparator" w:id="0">
    <w:p w14:paraId="67D2846C" w14:textId="77777777" w:rsidR="00824DFE" w:rsidRDefault="00824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18B2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118B2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89C30D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63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2ED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5D7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457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5A45"/>
    <w:rsid w:val="001E634A"/>
    <w:rsid w:val="001E6D26"/>
    <w:rsid w:val="001F0105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A42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3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68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23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CC3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2C24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605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3F9A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E4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E4B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6D7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95D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0D7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204"/>
    <w:rsid w:val="006B2F64"/>
    <w:rsid w:val="006B4A0A"/>
    <w:rsid w:val="006B4B4D"/>
    <w:rsid w:val="006B64A3"/>
    <w:rsid w:val="006B7AFA"/>
    <w:rsid w:val="006C046F"/>
    <w:rsid w:val="006C112B"/>
    <w:rsid w:val="006C206C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09B4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5FD"/>
    <w:rsid w:val="00770A3B"/>
    <w:rsid w:val="00770AAC"/>
    <w:rsid w:val="00770D15"/>
    <w:rsid w:val="007731AE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3C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37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DF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2500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55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A00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D47"/>
    <w:rsid w:val="009D50D5"/>
    <w:rsid w:val="009D5301"/>
    <w:rsid w:val="009D5B2B"/>
    <w:rsid w:val="009D7A8D"/>
    <w:rsid w:val="009E2943"/>
    <w:rsid w:val="009E474B"/>
    <w:rsid w:val="009E70BD"/>
    <w:rsid w:val="009E7953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68E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099F"/>
    <w:rsid w:val="00AB1719"/>
    <w:rsid w:val="00AB1C4B"/>
    <w:rsid w:val="00AB4C39"/>
    <w:rsid w:val="00AB505E"/>
    <w:rsid w:val="00AB7195"/>
    <w:rsid w:val="00AB72BA"/>
    <w:rsid w:val="00AC0676"/>
    <w:rsid w:val="00AC1442"/>
    <w:rsid w:val="00AC20FF"/>
    <w:rsid w:val="00AC3175"/>
    <w:rsid w:val="00AC31A0"/>
    <w:rsid w:val="00AC3825"/>
    <w:rsid w:val="00AC53F7"/>
    <w:rsid w:val="00AC578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66E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5A54"/>
    <w:rsid w:val="00BC6724"/>
    <w:rsid w:val="00BC7B5B"/>
    <w:rsid w:val="00BD1C51"/>
    <w:rsid w:val="00BD2843"/>
    <w:rsid w:val="00BD2CC9"/>
    <w:rsid w:val="00BD634D"/>
    <w:rsid w:val="00BD705D"/>
    <w:rsid w:val="00BD7275"/>
    <w:rsid w:val="00BE0031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95F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EA5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65A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A63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26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82C"/>
    <w:rsid w:val="00DF59D1"/>
    <w:rsid w:val="00DF687F"/>
    <w:rsid w:val="00E00392"/>
    <w:rsid w:val="00E00D71"/>
    <w:rsid w:val="00E00FAB"/>
    <w:rsid w:val="00E018B4"/>
    <w:rsid w:val="00E01AD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2AE0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D97"/>
    <w:rsid w:val="00F3335E"/>
    <w:rsid w:val="00F364EA"/>
    <w:rsid w:val="00F36F86"/>
    <w:rsid w:val="00F37973"/>
    <w:rsid w:val="00F41EEA"/>
    <w:rsid w:val="00F42C84"/>
    <w:rsid w:val="00F4441B"/>
    <w:rsid w:val="00F46DCA"/>
    <w:rsid w:val="00F46FBB"/>
    <w:rsid w:val="00F525F8"/>
    <w:rsid w:val="00F54349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372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18ADD"/>
  <w15:docId w15:val="{CC2B13C6-775B-4077-8B31-E80B181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2B33-2B5F-4099-B327-4C69ED5148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8F9D92E-E3AF-4003-B2B6-6EFF1921B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D82877-5948-4CDD-AD7C-9EF06546C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F8B85-AA2E-4438-BBC2-3700AA14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Скороспелов Алексей Анатольевич</cp:lastModifiedBy>
  <cp:revision>14</cp:revision>
  <cp:lastPrinted>2015-05-07T12:27:00Z</cp:lastPrinted>
  <dcterms:created xsi:type="dcterms:W3CDTF">2017-08-23T08:19:00Z</dcterms:created>
  <dcterms:modified xsi:type="dcterms:W3CDTF">2020-05-29T06:53:00Z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